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845" w:rsidRPr="00BA6B00" w:rsidRDefault="00B65845" w:rsidP="0063244F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58240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B65845" w:rsidRDefault="00B65845" w:rsidP="0063244F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11.45pt;margin-top:3.6pt;width:267pt;height:172.8pt;z-index:-251659264"/>
        </w:pict>
      </w:r>
    </w:p>
    <w:p w:rsidR="00B65845" w:rsidRPr="004C0902" w:rsidRDefault="00B65845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KÜÇÜK ALİ</w:t>
      </w: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Küçük Ali, okula yeni başlamıştı. Bir gün derse geç kaldı. Öğretmeni:</w:t>
      </w: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-Bir daha geç kalırsan seni sınıfa almam, dedi. </w:t>
      </w: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Ali utandı, başını öne eğdi ve ağla-yarak şöyle dedi:</w:t>
      </w:r>
    </w:p>
    <w:p w:rsidR="00B65845" w:rsidRPr="007E3030" w:rsidRDefault="00B65845" w:rsidP="0063244F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-Ben bugüne kadar hep, sizden önce sınıfa girdim. Sizi hiç böyle azarla-madım.</w:t>
      </w:r>
    </w:p>
    <w:p w:rsidR="00B65845" w:rsidRPr="004C0902" w:rsidRDefault="00B65845" w:rsidP="0063244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Ali okula ne zaman başlamış</w:t>
      </w:r>
      <w:r w:rsidRPr="007421C9">
        <w:rPr>
          <w:rFonts w:ascii="Century Gothic" w:hAnsi="Century Gothic"/>
          <w:b/>
        </w:rPr>
        <w:t>?</w:t>
      </w:r>
    </w:p>
    <w:p w:rsidR="00B65845" w:rsidRPr="007421C9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Öğretmeni Ali’ye neden kızıyor</w:t>
      </w:r>
      <w:r w:rsidRPr="007421C9">
        <w:rPr>
          <w:rFonts w:ascii="Century Gothic" w:hAnsi="Century Gothic"/>
          <w:b/>
        </w:rPr>
        <w:t>?</w:t>
      </w:r>
    </w:p>
    <w:p w:rsidR="00B65845" w:rsidRPr="007421C9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Öğretmeni Ali’ye ne diyor</w:t>
      </w:r>
      <w:r w:rsidRPr="007421C9">
        <w:rPr>
          <w:rFonts w:ascii="Century Gothic" w:hAnsi="Century Gothic"/>
          <w:b/>
        </w:rPr>
        <w:t>?</w:t>
      </w:r>
    </w:p>
    <w:p w:rsidR="00B65845" w:rsidRPr="007421C9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Ali öğretmeni kızınca ne yapıyor</w:t>
      </w:r>
      <w:r w:rsidRPr="007421C9">
        <w:rPr>
          <w:rFonts w:ascii="Century Gothic" w:hAnsi="Century Gothic"/>
          <w:b/>
        </w:rPr>
        <w:t xml:space="preserve">? </w:t>
      </w:r>
    </w:p>
    <w:p w:rsidR="00B65845" w:rsidRPr="007421C9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Ali öğretmenine ne cevap veriyor</w:t>
      </w:r>
      <w:r w:rsidRPr="007421C9">
        <w:rPr>
          <w:rFonts w:ascii="Century Gothic" w:hAnsi="Century Gothic"/>
          <w:b/>
        </w:rPr>
        <w:t>?</w:t>
      </w:r>
    </w:p>
    <w:p w:rsidR="00B65845" w:rsidRPr="007421C9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Siz Ali’nin yerinde olsanız ne yapardınız?</w:t>
      </w: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B65845" w:rsidRDefault="00B65845" w:rsidP="0063244F">
      <w:pPr>
        <w:rPr>
          <w:rFonts w:ascii="Century Gothic" w:hAnsi="Century Gothic"/>
          <w:b/>
          <w:noProof/>
        </w:rPr>
      </w:pPr>
    </w:p>
    <w:p w:rsidR="00B65845" w:rsidRDefault="00B65845" w:rsidP="0063244F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cümlelerin sonuna (.) yada (?) işaretlerinden uygun olanı koyunuz.</w:t>
      </w:r>
    </w:p>
    <w:p w:rsidR="00B65845" w:rsidRDefault="00B65845" w:rsidP="0063244F">
      <w:pPr>
        <w:rPr>
          <w:rFonts w:ascii="Comic Sans MS" w:hAnsi="Comic Sans MS"/>
          <w:b/>
        </w:rPr>
      </w:pPr>
    </w:p>
    <w:p w:rsidR="00B65845" w:rsidRPr="00427B67" w:rsidRDefault="00B65845" w:rsidP="0063244F">
      <w:pPr>
        <w:rPr>
          <w:rFonts w:ascii="Comic Sans MS" w:hAnsi="Comic Sans MS"/>
        </w:rPr>
      </w:pPr>
      <w:r w:rsidRPr="00427B67">
        <w:rPr>
          <w:rFonts w:ascii="Comic Sans MS" w:hAnsi="Comic Sans MS"/>
        </w:rPr>
        <w:t>Çiçekler de canlıdır (  )</w:t>
      </w:r>
    </w:p>
    <w:p w:rsidR="00B65845" w:rsidRPr="00427B67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Dişlerimizi her gün fırçalamalıyız</w:t>
      </w:r>
      <w:r w:rsidRPr="00427B67">
        <w:rPr>
          <w:rFonts w:ascii="Comic Sans MS" w:hAnsi="Comic Sans MS"/>
        </w:rPr>
        <w:t xml:space="preserve"> (  )</w:t>
      </w:r>
    </w:p>
    <w:p w:rsidR="00B65845" w:rsidRPr="00427B67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Okulda neler yaptınız</w:t>
      </w:r>
      <w:r w:rsidRPr="00427B67">
        <w:rPr>
          <w:rFonts w:ascii="Comic Sans MS" w:hAnsi="Comic Sans MS"/>
        </w:rPr>
        <w:t xml:space="preserve"> (  )</w:t>
      </w:r>
    </w:p>
    <w:p w:rsidR="00B65845" w:rsidRPr="00427B67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Hayvanları sevmeli ve korumalıyız</w:t>
      </w:r>
      <w:r w:rsidRPr="00427B67">
        <w:rPr>
          <w:rFonts w:ascii="Comic Sans MS" w:hAnsi="Comic Sans MS"/>
        </w:rPr>
        <w:t xml:space="preserve"> (  )</w:t>
      </w:r>
    </w:p>
    <w:p w:rsidR="00B65845" w:rsidRPr="00427B67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Yaz tatilinde nereye gittin</w:t>
      </w:r>
      <w:r w:rsidRPr="00427B67">
        <w:rPr>
          <w:rFonts w:ascii="Comic Sans MS" w:hAnsi="Comic Sans MS"/>
        </w:rPr>
        <w:t xml:space="preserve"> (  )</w:t>
      </w:r>
    </w:p>
    <w:p w:rsidR="00B65845" w:rsidRPr="00427B67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Hikaye kitaplarını çok seviyorum</w:t>
      </w:r>
      <w:r w:rsidRPr="00427B67">
        <w:rPr>
          <w:rFonts w:ascii="Comic Sans MS" w:hAnsi="Comic Sans MS"/>
        </w:rPr>
        <w:t xml:space="preserve"> (  )</w:t>
      </w:r>
    </w:p>
    <w:p w:rsidR="00B65845" w:rsidRDefault="00B65845" w:rsidP="0063244F">
      <w:pPr>
        <w:rPr>
          <w:b/>
          <w:sz w:val="32"/>
          <w:szCs w:val="32"/>
        </w:rPr>
      </w:pPr>
    </w:p>
    <w:p w:rsidR="00B65845" w:rsidRDefault="00B65845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 kelimelerin anlamını sözlükten bulup karşısına yazın.</w:t>
      </w:r>
    </w:p>
    <w:p w:rsidR="00B65845" w:rsidRDefault="00B65845" w:rsidP="0063244F">
      <w:pPr>
        <w:rPr>
          <w:rFonts w:ascii="Comic Sans MS" w:hAnsi="Comic Sans MS"/>
        </w:rPr>
      </w:pPr>
    </w:p>
    <w:p w:rsidR="00B65845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Mutluluk:………………………………………………………………</w:t>
      </w:r>
    </w:p>
    <w:p w:rsidR="00B65845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Sevinç:………………………………………………………………….</w:t>
      </w:r>
    </w:p>
    <w:p w:rsidR="00B65845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Neşe:…………………………………………………………………….</w:t>
      </w:r>
    </w:p>
    <w:p w:rsidR="00B65845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Güven:…………………………………………………………………..</w:t>
      </w:r>
    </w:p>
    <w:p w:rsidR="00B65845" w:rsidRPr="00B71392" w:rsidRDefault="00B65845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Sevgi:……………………………………………………………………</w:t>
      </w: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Pr="007421C9" w:rsidRDefault="00B65845" w:rsidP="0063244F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 xml:space="preserve">Nelerden korkarsınız? </w:t>
      </w:r>
    </w:p>
    <w:p w:rsidR="00B65845" w:rsidRDefault="00B65845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1……………………………………………………………………..</w:t>
      </w:r>
    </w:p>
    <w:p w:rsidR="00B65845" w:rsidRPr="00B71392" w:rsidRDefault="00B65845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2………………………………………………………………………</w:t>
      </w:r>
    </w:p>
    <w:p w:rsidR="00B65845" w:rsidRDefault="00B65845" w:rsidP="0063244F">
      <w:pPr>
        <w:spacing w:line="360" w:lineRule="auto"/>
        <w:rPr>
          <w:rFonts w:ascii="Century Gothic" w:hAnsi="Century Gothic"/>
          <w:b/>
        </w:rPr>
      </w:pPr>
    </w:p>
    <w:p w:rsidR="00B65845" w:rsidRPr="007421C9" w:rsidRDefault="00B65845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kızarsınız?</w:t>
      </w:r>
    </w:p>
    <w:p w:rsidR="00B65845" w:rsidRDefault="00B65845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1……………………………………………………………………..</w:t>
      </w:r>
    </w:p>
    <w:p w:rsidR="00B65845" w:rsidRPr="00B71392" w:rsidRDefault="00B65845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2………………………………………………………………………</w:t>
      </w:r>
    </w:p>
    <w:p w:rsidR="00B65845" w:rsidRDefault="00B65845" w:rsidP="0063244F">
      <w:pPr>
        <w:spacing w:line="360" w:lineRule="auto"/>
        <w:rPr>
          <w:rFonts w:ascii="Century Gothic" w:hAnsi="Century Gothic"/>
          <w:b/>
        </w:rPr>
      </w:pPr>
    </w:p>
    <w:p w:rsidR="00B65845" w:rsidRPr="007421C9" w:rsidRDefault="00B65845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üzülürsünüz?</w:t>
      </w:r>
    </w:p>
    <w:p w:rsidR="00B65845" w:rsidRDefault="00B65845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1……………………………………………………………………..</w:t>
      </w:r>
    </w:p>
    <w:p w:rsidR="00B65845" w:rsidRDefault="00B65845" w:rsidP="0063244F">
      <w:pPr>
        <w:rPr>
          <w:rFonts w:ascii="Century Gothic" w:hAnsi="Century Gothic"/>
          <w:b/>
        </w:rPr>
      </w:pPr>
      <w:r>
        <w:rPr>
          <w:rFonts w:ascii="Comic Sans MS" w:hAnsi="Comic Sans MS"/>
          <w:b/>
        </w:rPr>
        <w:t xml:space="preserve">   2………………………………………………………………………</w:t>
      </w: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Pr="007421C9" w:rsidRDefault="00B65845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Neyi kıskanırsınız?</w:t>
      </w:r>
    </w:p>
    <w:p w:rsidR="00B65845" w:rsidRDefault="00B65845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1……………………………………………………………………..</w:t>
      </w:r>
    </w:p>
    <w:p w:rsidR="00B65845" w:rsidRDefault="00B65845" w:rsidP="006324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2………………………………………………………………………</w:t>
      </w: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Bir satıcı 58 tane yumurtanın 21 tanesini sattı, 11 tanesi de kırıldı. Satıcının kaç yumurtası kaldı? </w:t>
      </w: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işlemleri yapın.</w:t>
      </w:r>
    </w:p>
    <w:p w:rsidR="00B65845" w:rsidRDefault="00B65845" w:rsidP="0063244F">
      <w:pPr>
        <w:rPr>
          <w:rFonts w:ascii="Century Gothic" w:hAnsi="Century Gothic"/>
          <w:b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45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54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19</w:t>
      </w:r>
    </w:p>
    <w:p w:rsidR="00B65845" w:rsidRPr="00B71392" w:rsidRDefault="00B65845" w:rsidP="0063244F">
      <w:pPr>
        <w:rPr>
          <w:rFonts w:ascii="Century Gothic" w:hAnsi="Century Gothic"/>
        </w:rPr>
      </w:pPr>
      <w:r w:rsidRPr="00B71392">
        <w:rPr>
          <w:rFonts w:ascii="Century Gothic" w:hAnsi="Century Gothic"/>
          <w:u w:val="single"/>
        </w:rPr>
        <w:t>+14</w:t>
      </w:r>
      <w:r>
        <w:rPr>
          <w:rFonts w:ascii="Century Gothic" w:hAnsi="Century Gothic"/>
        </w:rPr>
        <w:tab/>
        <w:t xml:space="preserve">         </w:t>
      </w:r>
      <w:r w:rsidRPr="00984F6C">
        <w:rPr>
          <w:rFonts w:ascii="Century Gothic" w:hAnsi="Century Gothic"/>
          <w:u w:val="single"/>
        </w:rPr>
        <w:t>+51</w:t>
      </w:r>
      <w:r>
        <w:rPr>
          <w:rFonts w:ascii="Century Gothic" w:hAnsi="Century Gothic"/>
        </w:rPr>
        <w:t xml:space="preserve">               </w:t>
      </w:r>
      <w:r w:rsidRPr="00984F6C">
        <w:rPr>
          <w:rFonts w:ascii="Century Gothic" w:hAnsi="Century Gothic"/>
          <w:u w:val="single"/>
        </w:rPr>
        <w:t>+33</w:t>
      </w:r>
      <w:r>
        <w:rPr>
          <w:rFonts w:ascii="Century Gothic" w:hAnsi="Century Gothic"/>
        </w:rPr>
        <w:t xml:space="preserve">               </w:t>
      </w:r>
      <w:r w:rsidRPr="00984F6C">
        <w:rPr>
          <w:rFonts w:ascii="Century Gothic" w:hAnsi="Century Gothic"/>
          <w:u w:val="single"/>
        </w:rPr>
        <w:t>+60</w:t>
      </w: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68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64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94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39</w:t>
      </w:r>
    </w:p>
    <w:p w:rsidR="00B65845" w:rsidRPr="00B71392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  <w:u w:val="single"/>
        </w:rPr>
        <w:t>-  3</w:t>
      </w:r>
      <w:r w:rsidRPr="00B71392">
        <w:rPr>
          <w:rFonts w:ascii="Century Gothic" w:hAnsi="Century Gothic"/>
          <w:u w:val="single"/>
        </w:rPr>
        <w:t>4</w:t>
      </w:r>
      <w:r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u w:val="single"/>
        </w:rPr>
        <w:t>- 24</w:t>
      </w:r>
      <w:r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>- 7</w:t>
      </w:r>
      <w:r w:rsidRPr="00984F6C">
        <w:rPr>
          <w:rFonts w:ascii="Century Gothic" w:hAnsi="Century Gothic"/>
          <w:u w:val="single"/>
        </w:rPr>
        <w:t>3</w:t>
      </w:r>
      <w:r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>- 1</w:t>
      </w:r>
      <w:r w:rsidRPr="00984F6C">
        <w:rPr>
          <w:rFonts w:ascii="Century Gothic" w:hAnsi="Century Gothic"/>
          <w:u w:val="single"/>
        </w:rPr>
        <w:t>0</w:t>
      </w: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Bilyelerime 23 bilye eklersem, 50 bilyem olacak. Bilyelerim kaç tanedir? </w:t>
      </w:r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</w:t>
      </w: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</w:p>
    <w:p w:rsidR="00B65845" w:rsidRDefault="00B65845" w:rsidP="0063244F">
      <w:pPr>
        <w:rPr>
          <w:rFonts w:ascii="Century Gothic" w:hAnsi="Century Gothic"/>
        </w:rPr>
      </w:pPr>
      <w:hyperlink r:id="rId7" w:history="1">
        <w:r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</w:p>
    <w:p w:rsidR="00B65845" w:rsidRDefault="00B65845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</w:t>
      </w:r>
    </w:p>
    <w:p w:rsidR="00B65845" w:rsidRPr="00A01653" w:rsidRDefault="00B65845" w:rsidP="0063244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B65845" w:rsidRPr="00A3700C" w:rsidRDefault="00B65845" w:rsidP="00A3700C"/>
    <w:sectPr w:rsidR="00B65845" w:rsidRPr="00A3700C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845" w:rsidRDefault="00B65845" w:rsidP="00AA38A5">
      <w:r>
        <w:separator/>
      </w:r>
    </w:p>
  </w:endnote>
  <w:endnote w:type="continuationSeparator" w:id="0">
    <w:p w:rsidR="00B65845" w:rsidRDefault="00B65845" w:rsidP="00AA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845" w:rsidRDefault="00B65845" w:rsidP="00AA38A5">
      <w:r>
        <w:separator/>
      </w:r>
    </w:p>
  </w:footnote>
  <w:footnote w:type="continuationSeparator" w:id="0">
    <w:p w:rsidR="00B65845" w:rsidRDefault="00B65845" w:rsidP="00AA3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845" w:rsidRPr="00EA2662" w:rsidRDefault="00B65845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A191A"/>
    <w:rsid w:val="003C147D"/>
    <w:rsid w:val="003C19DA"/>
    <w:rsid w:val="003C63EC"/>
    <w:rsid w:val="003D4A91"/>
    <w:rsid w:val="003F0036"/>
    <w:rsid w:val="003F1961"/>
    <w:rsid w:val="00403487"/>
    <w:rsid w:val="00422ECC"/>
    <w:rsid w:val="00427B67"/>
    <w:rsid w:val="00427B70"/>
    <w:rsid w:val="00427E1D"/>
    <w:rsid w:val="004306B2"/>
    <w:rsid w:val="00434F83"/>
    <w:rsid w:val="00443CD6"/>
    <w:rsid w:val="00456EB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3244F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B7B86"/>
    <w:rsid w:val="006C43C3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3030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5494A"/>
    <w:rsid w:val="009751B2"/>
    <w:rsid w:val="0098499A"/>
    <w:rsid w:val="00984F6C"/>
    <w:rsid w:val="00987C61"/>
    <w:rsid w:val="009A6008"/>
    <w:rsid w:val="009B0B3D"/>
    <w:rsid w:val="009B3A0F"/>
    <w:rsid w:val="009B48A6"/>
    <w:rsid w:val="009D27FC"/>
    <w:rsid w:val="009F5369"/>
    <w:rsid w:val="00A01653"/>
    <w:rsid w:val="00A02DFD"/>
    <w:rsid w:val="00A040D0"/>
    <w:rsid w:val="00A04C56"/>
    <w:rsid w:val="00A20986"/>
    <w:rsid w:val="00A21BF7"/>
    <w:rsid w:val="00A26E0E"/>
    <w:rsid w:val="00A27D3B"/>
    <w:rsid w:val="00A36164"/>
    <w:rsid w:val="00A3700C"/>
    <w:rsid w:val="00A43BC3"/>
    <w:rsid w:val="00A478DF"/>
    <w:rsid w:val="00A52E23"/>
    <w:rsid w:val="00A653D6"/>
    <w:rsid w:val="00A724D2"/>
    <w:rsid w:val="00A82EC1"/>
    <w:rsid w:val="00A938C8"/>
    <w:rsid w:val="00AA38A5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65845"/>
    <w:rsid w:val="00B71392"/>
    <w:rsid w:val="00B72A60"/>
    <w:rsid w:val="00B759CB"/>
    <w:rsid w:val="00B95D46"/>
    <w:rsid w:val="00B96778"/>
    <w:rsid w:val="00BA5581"/>
    <w:rsid w:val="00BA6B00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64684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44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6324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3244F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B7B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1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615</TotalTime>
  <Pages>1</Pages>
  <Words>330</Words>
  <Characters>1883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2010-12-25T13:13:00Z</dcterms:modified>
</cp:coreProperties>
</file>